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B497B" w14:textId="77777777" w:rsidR="009D2FBD" w:rsidRDefault="009D2FBD" w:rsidP="009D2FB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LEET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fl.1440)</w:t>
      </w:r>
    </w:p>
    <w:p w14:paraId="623EB576" w14:textId="77777777" w:rsidR="009D2FBD" w:rsidRDefault="009D2FBD" w:rsidP="009D2FB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Grocer.</w:t>
      </w:r>
    </w:p>
    <w:p w14:paraId="1AC44CE5" w14:textId="77777777" w:rsidR="009D2FBD" w:rsidRDefault="009D2FBD" w:rsidP="009D2FB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7C6A0E4" w14:textId="77777777" w:rsidR="009D2FBD" w:rsidRDefault="009D2FBD" w:rsidP="009D2FB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A173168" w14:textId="77777777" w:rsidR="009D2FBD" w:rsidRDefault="009D2FBD" w:rsidP="009D2FB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1440</w:t>
      </w:r>
      <w:r>
        <w:rPr>
          <w:rFonts w:ascii="Times New Roman" w:hAnsi="Times New Roman" w:cs="Times New Roman"/>
          <w:sz w:val="24"/>
          <w:szCs w:val="24"/>
        </w:rPr>
        <w:tab/>
        <w:t>He made a plaint of debt against Thomas Lee, Parson of Birmingham(q.v.),</w:t>
      </w:r>
    </w:p>
    <w:p w14:paraId="06CF2FE3" w14:textId="77777777" w:rsidR="009D2FBD" w:rsidRDefault="009D2FBD" w:rsidP="009D2FB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Balteswell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Salisbury(q.v.),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Hadstoke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Thaxted(q.v.) and</w:t>
      </w:r>
    </w:p>
    <w:p w14:paraId="556CC76B" w14:textId="77777777" w:rsidR="009D2FBD" w:rsidRDefault="009D2FBD" w:rsidP="009D2FB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Staunford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Marlow, Berkshire(q.v.).</w:t>
      </w:r>
    </w:p>
    <w:p w14:paraId="492B374D" w14:textId="77777777" w:rsidR="009D2FBD" w:rsidRDefault="009D2FBD" w:rsidP="009D2FB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324C9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http://aalt.law.uh.edu/Indices/CP40Indices/CP40no717/CP40no717Pl.htm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19F5603D" w14:textId="77777777" w:rsidR="009D2FBD" w:rsidRDefault="009D2FBD" w:rsidP="009D2FB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579C0C6" w14:textId="77777777" w:rsidR="009D2FBD" w:rsidRDefault="009D2FBD" w:rsidP="009D2FB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AE56A1C" w14:textId="77777777" w:rsidR="009D2FBD" w:rsidRDefault="009D2FBD" w:rsidP="009D2FB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August 2022</w:t>
      </w:r>
    </w:p>
    <w:p w14:paraId="0B4CB01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3E5C8" w14:textId="77777777" w:rsidR="009D2FBD" w:rsidRDefault="009D2FBD" w:rsidP="009139A6">
      <w:r>
        <w:separator/>
      </w:r>
    </w:p>
  </w:endnote>
  <w:endnote w:type="continuationSeparator" w:id="0">
    <w:p w14:paraId="52C69F09" w14:textId="77777777" w:rsidR="009D2FBD" w:rsidRDefault="009D2FB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B9F5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8911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5328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0C27BE" w14:textId="77777777" w:rsidR="009D2FBD" w:rsidRDefault="009D2FBD" w:rsidP="009139A6">
      <w:r>
        <w:separator/>
      </w:r>
    </w:p>
  </w:footnote>
  <w:footnote w:type="continuationSeparator" w:id="0">
    <w:p w14:paraId="0A17CDFC" w14:textId="77777777" w:rsidR="009D2FBD" w:rsidRDefault="009D2FB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E2AF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A5E0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6807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2FBD"/>
    <w:rsid w:val="000666E0"/>
    <w:rsid w:val="002510B7"/>
    <w:rsid w:val="005C130B"/>
    <w:rsid w:val="00826F5C"/>
    <w:rsid w:val="009139A6"/>
    <w:rsid w:val="009448BB"/>
    <w:rsid w:val="009D2FBD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79DC0C"/>
  <w15:chartTrackingRefBased/>
  <w15:docId w15:val="{677B15DE-0D72-412B-9026-390A97A93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D2FB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17/CP40no71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62</Words>
  <Characters>360</Characters>
  <Application>Microsoft Office Word</Application>
  <DocSecurity>0</DocSecurity>
  <Lines>3</Lines>
  <Paragraphs>1</Paragraphs>
  <ScaleCrop>false</ScaleCrop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2022-08-03T15:54:00Z</dcterms:created>
  <dcterms:modified xsi:type="dcterms:W3CDTF">2022-08-03T15:54:00Z</dcterms:modified>
</cp:coreProperties>
</file>